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489" w:rsidRPr="006D1C62" w:rsidRDefault="00A34489" w:rsidP="006D1C62">
      <w:pPr>
        <w:spacing w:line="360" w:lineRule="auto"/>
        <w:rPr>
          <w:rFonts w:ascii="宋体" w:eastAsia="宋体" w:hAnsi="宋体"/>
        </w:rPr>
      </w:pPr>
      <w:r w:rsidRPr="006D1C62">
        <w:rPr>
          <w:rFonts w:ascii="宋体" w:eastAsia="宋体" w:hAnsi="宋体" w:hint="eastAsia"/>
        </w:rPr>
        <w:t>附件</w:t>
      </w:r>
      <w:r w:rsidRPr="006D1C62">
        <w:rPr>
          <w:rFonts w:ascii="宋体" w:eastAsia="宋体" w:hAnsi="宋体"/>
        </w:rPr>
        <w:t>3</w:t>
      </w:r>
    </w:p>
    <w:p w:rsidR="00A34489" w:rsidRPr="006D1C62" w:rsidRDefault="00A34489" w:rsidP="006D1C62">
      <w:pPr>
        <w:spacing w:line="360" w:lineRule="auto"/>
        <w:jc w:val="center"/>
        <w:rPr>
          <w:rFonts w:ascii="宋体" w:eastAsia="宋体" w:hAnsi="宋体"/>
          <w:b/>
          <w:sz w:val="28"/>
          <w:szCs w:val="28"/>
        </w:rPr>
      </w:pPr>
      <w:r w:rsidRPr="006D1C62">
        <w:rPr>
          <w:rFonts w:ascii="宋体" w:eastAsia="宋体" w:hAnsi="宋体" w:hint="eastAsia"/>
          <w:b/>
          <w:sz w:val="28"/>
          <w:szCs w:val="28"/>
        </w:rPr>
        <w:t>实验项目修改要求</w:t>
      </w:r>
    </w:p>
    <w:p w:rsidR="00A34489" w:rsidRPr="006D1C62" w:rsidRDefault="00A34489" w:rsidP="006D1C62">
      <w:pPr>
        <w:spacing w:line="360" w:lineRule="auto"/>
        <w:jc w:val="left"/>
        <w:rPr>
          <w:rFonts w:ascii="宋体" w:eastAsia="宋体" w:hAnsi="宋体"/>
        </w:rPr>
      </w:pPr>
      <w:r w:rsidRPr="006D1C62">
        <w:rPr>
          <w:rFonts w:ascii="宋体" w:eastAsia="宋体" w:hAnsi="宋体"/>
        </w:rPr>
        <w:tab/>
      </w:r>
      <w:r w:rsidRPr="006D1C62">
        <w:rPr>
          <w:rFonts w:ascii="宋体" w:eastAsia="宋体" w:hAnsi="宋体" w:hint="eastAsia"/>
        </w:rPr>
        <w:t>经我校教学管理委员会成员组成的专家评审组审阅，针对实验项目存在的共性问题，提</w:t>
      </w:r>
      <w:bookmarkStart w:id="0" w:name="_GoBack"/>
      <w:bookmarkEnd w:id="0"/>
      <w:r w:rsidRPr="006D1C62">
        <w:rPr>
          <w:rFonts w:ascii="宋体" w:eastAsia="宋体" w:hAnsi="宋体" w:hint="eastAsia"/>
        </w:rPr>
        <w:t>出修改意见如下：</w:t>
      </w:r>
    </w:p>
    <w:p w:rsidR="00A34489" w:rsidRPr="006D1C62" w:rsidRDefault="00A34489" w:rsidP="006D1C62">
      <w:pPr>
        <w:spacing w:line="360" w:lineRule="auto"/>
        <w:ind w:leftChars="202" w:left="849" w:hanging="425"/>
        <w:jc w:val="left"/>
        <w:rPr>
          <w:rFonts w:ascii="宋体" w:eastAsia="宋体" w:hAnsi="宋体"/>
          <w:color w:val="FF0000"/>
        </w:rPr>
      </w:pPr>
      <w:r w:rsidRPr="006D1C62">
        <w:rPr>
          <w:rFonts w:ascii="宋体" w:eastAsia="宋体" w:hAnsi="宋体" w:hint="eastAsia"/>
          <w:color w:val="FF0000"/>
        </w:rPr>
        <w:t>一、增加实验项目开发背景，描述该实验项目开发的背景以及在本学科实验教学中的地位。</w:t>
      </w:r>
    </w:p>
    <w:p w:rsidR="00A34489" w:rsidRPr="006D1C62" w:rsidRDefault="00A34489" w:rsidP="006D1C62">
      <w:pPr>
        <w:spacing w:line="360" w:lineRule="auto"/>
        <w:ind w:firstLine="420"/>
        <w:jc w:val="left"/>
        <w:rPr>
          <w:rFonts w:ascii="宋体" w:eastAsia="宋体" w:hAnsi="宋体"/>
        </w:rPr>
      </w:pPr>
      <w:r w:rsidRPr="006D1C62">
        <w:rPr>
          <w:rFonts w:ascii="宋体" w:eastAsia="宋体" w:hAnsi="宋体" w:hint="eastAsia"/>
        </w:rPr>
        <w:t>二、实验目的部分要求准确提炼，按条梳理，无需详细展开。</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三、实验准备部分要求简单列示开展该实验项目需要的知识点以及需掌握的软件或数据终端，因知识点在相应理论教学的教材已经涵盖，在该部分无需详细展开，可提供知识点对应的教材章节。</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四、实验数据或案例部分要求展示明确的数据或案例，比如涉及到某一段金融时间序列的数据，需明确展示具体时间段、具体市场或公司、具体采集的数据指标。如果数据量大，需展示数据来源或下载地址。实验数据要求用较新的数据，除非特殊需要，不要早于</w:t>
      </w:r>
      <w:r w:rsidRPr="006D1C62">
        <w:rPr>
          <w:rFonts w:ascii="宋体" w:eastAsia="宋体" w:hAnsi="宋体"/>
        </w:rPr>
        <w:t>2010</w:t>
      </w:r>
      <w:r w:rsidRPr="006D1C62">
        <w:rPr>
          <w:rFonts w:ascii="宋体" w:eastAsia="宋体" w:hAnsi="宋体" w:hint="eastAsia"/>
        </w:rPr>
        <w:t>年。</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五、实验过程部分要求详细分解每一个实验步骤，展示实验内容，可配对应截图，对于有大量代码和计算过程的实验项目，在本部分仅需展现代表性的截图，无需全部列示。</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六、实验结果分析部分要求突出本实验项目要解决的主要问题所对应的实验结果，实验结果要有分析和解读，让学生理解实验结果的含义。</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七、格式要求：将实验项目从评审表中独立出来，单独做成</w:t>
      </w:r>
      <w:r w:rsidRPr="006D1C62">
        <w:rPr>
          <w:rFonts w:ascii="宋体" w:eastAsia="宋体" w:hAnsi="宋体"/>
        </w:rPr>
        <w:t>word</w:t>
      </w:r>
      <w:r w:rsidRPr="006D1C62">
        <w:rPr>
          <w:rFonts w:ascii="宋体" w:eastAsia="宋体" w:hAnsi="宋体" w:hint="eastAsia"/>
        </w:rPr>
        <w:t>文档。中文统一用宋体五号，数字和英文统一用</w:t>
      </w:r>
      <w:r w:rsidRPr="006D1C62">
        <w:rPr>
          <w:rFonts w:ascii="宋体" w:eastAsia="宋体" w:hAnsi="宋体"/>
        </w:rPr>
        <w:t>Times New Roman</w:t>
      </w:r>
      <w:r w:rsidRPr="006D1C62">
        <w:rPr>
          <w:rFonts w:ascii="宋体" w:eastAsia="宋体" w:hAnsi="宋体" w:hint="eastAsia"/>
        </w:rPr>
        <w:t>五号，单倍行间距。图标题标注在图正下方，表标题标注在表的左上方。</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八、典型实验项目格式范例可参看附件</w:t>
      </w:r>
      <w:r w:rsidRPr="006D1C62">
        <w:rPr>
          <w:rFonts w:ascii="宋体" w:eastAsia="宋体" w:hAnsi="宋体"/>
        </w:rPr>
        <w:t>4</w:t>
      </w:r>
      <w:r w:rsidRPr="006D1C62">
        <w:rPr>
          <w:rFonts w:ascii="宋体" w:eastAsia="宋体" w:hAnsi="宋体" w:hint="eastAsia"/>
        </w:rPr>
        <w:t>实验项目编写范例（隐含波动率与波动率微笑数值实验），实验项目的字数篇幅根据具体学科实验要求自行确定，以学生能够依此完整地重复该实验为准。</w:t>
      </w:r>
    </w:p>
    <w:p w:rsidR="00A34489" w:rsidRPr="006D1C62" w:rsidRDefault="00A34489" w:rsidP="006D1C62">
      <w:pPr>
        <w:spacing w:line="360" w:lineRule="auto"/>
        <w:ind w:leftChars="202" w:left="849" w:hanging="425"/>
        <w:jc w:val="left"/>
        <w:rPr>
          <w:rFonts w:ascii="宋体" w:eastAsia="宋体" w:hAnsi="宋体"/>
        </w:rPr>
      </w:pPr>
      <w:r w:rsidRPr="006D1C62">
        <w:rPr>
          <w:rFonts w:ascii="宋体" w:eastAsia="宋体" w:hAnsi="宋体" w:hint="eastAsia"/>
        </w:rPr>
        <w:t>九、请分别提交</w:t>
      </w:r>
      <w:r w:rsidRPr="006D1C62">
        <w:rPr>
          <w:rFonts w:ascii="宋体" w:eastAsia="宋体" w:hAnsi="宋体"/>
        </w:rPr>
        <w:t>word</w:t>
      </w:r>
      <w:r w:rsidRPr="006D1C62">
        <w:rPr>
          <w:rFonts w:ascii="宋体" w:eastAsia="宋体" w:hAnsi="宋体" w:hint="eastAsia"/>
        </w:rPr>
        <w:t>版和</w:t>
      </w:r>
      <w:r w:rsidRPr="006D1C62">
        <w:rPr>
          <w:rFonts w:ascii="宋体" w:eastAsia="宋体" w:hAnsi="宋体"/>
        </w:rPr>
        <w:t>pdf</w:t>
      </w:r>
      <w:r w:rsidRPr="006D1C62">
        <w:rPr>
          <w:rFonts w:ascii="宋体" w:eastAsia="宋体" w:hAnsi="宋体" w:hint="eastAsia"/>
        </w:rPr>
        <w:t>版的实验项目各一份，同时附上该实验项目使用的全部数据文档。</w:t>
      </w:r>
    </w:p>
    <w:p w:rsidR="00A34489" w:rsidRPr="006D1C62" w:rsidRDefault="00A34489" w:rsidP="006D1C62">
      <w:pPr>
        <w:spacing w:line="360" w:lineRule="auto"/>
        <w:ind w:leftChars="202" w:left="849" w:hanging="425"/>
        <w:jc w:val="left"/>
        <w:rPr>
          <w:rFonts w:ascii="宋体" w:eastAsia="宋体" w:hAnsi="宋体"/>
        </w:rPr>
      </w:pPr>
    </w:p>
    <w:sectPr w:rsidR="00A34489" w:rsidRPr="006D1C62" w:rsidSect="00D37C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489" w:rsidRDefault="00A34489" w:rsidP="004A4DCB">
      <w:r>
        <w:separator/>
      </w:r>
    </w:p>
  </w:endnote>
  <w:endnote w:type="continuationSeparator" w:id="0">
    <w:p w:rsidR="00A34489" w:rsidRDefault="00A34489" w:rsidP="004A4D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等线">
    <w:altName w:val="DengXian"/>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489" w:rsidRDefault="00A34489" w:rsidP="004A4DCB">
      <w:r>
        <w:separator/>
      </w:r>
    </w:p>
  </w:footnote>
  <w:footnote w:type="continuationSeparator" w:id="0">
    <w:p w:rsidR="00A34489" w:rsidRDefault="00A34489" w:rsidP="004A4D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62886"/>
    <w:multiLevelType w:val="hybridMultilevel"/>
    <w:tmpl w:val="45B0F728"/>
    <w:lvl w:ilvl="0" w:tplc="B98CE2E0">
      <w:start w:val="1"/>
      <w:numFmt w:val="japaneseCounting"/>
      <w:lvlText w:val="%1、"/>
      <w:lvlJc w:val="left"/>
      <w:pPr>
        <w:ind w:left="510" w:hanging="51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6F99"/>
    <w:rsid w:val="00027197"/>
    <w:rsid w:val="000A7D65"/>
    <w:rsid w:val="001D01B8"/>
    <w:rsid w:val="00296B08"/>
    <w:rsid w:val="00297B3D"/>
    <w:rsid w:val="00414C60"/>
    <w:rsid w:val="004A4DCB"/>
    <w:rsid w:val="00540750"/>
    <w:rsid w:val="005A66E6"/>
    <w:rsid w:val="005D1C5D"/>
    <w:rsid w:val="00656055"/>
    <w:rsid w:val="006D1C62"/>
    <w:rsid w:val="007554D4"/>
    <w:rsid w:val="007622D3"/>
    <w:rsid w:val="008127D9"/>
    <w:rsid w:val="00894160"/>
    <w:rsid w:val="008B6F99"/>
    <w:rsid w:val="008E47C8"/>
    <w:rsid w:val="008E4AA7"/>
    <w:rsid w:val="00907C3B"/>
    <w:rsid w:val="00922200"/>
    <w:rsid w:val="00956825"/>
    <w:rsid w:val="009879CF"/>
    <w:rsid w:val="009957B5"/>
    <w:rsid w:val="009E0263"/>
    <w:rsid w:val="00A34489"/>
    <w:rsid w:val="00AC2DB6"/>
    <w:rsid w:val="00B42CAD"/>
    <w:rsid w:val="00C52254"/>
    <w:rsid w:val="00CA05AB"/>
    <w:rsid w:val="00D37CD8"/>
    <w:rsid w:val="00DC18CC"/>
    <w:rsid w:val="00DF2F66"/>
    <w:rsid w:val="00E71383"/>
    <w:rsid w:val="00E83025"/>
    <w:rsid w:val="00E854EC"/>
    <w:rsid w:val="00E87BC8"/>
    <w:rsid w:val="00FB72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CD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A4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A4DCB"/>
    <w:rPr>
      <w:rFonts w:cs="Times New Roman"/>
      <w:sz w:val="18"/>
      <w:szCs w:val="18"/>
    </w:rPr>
  </w:style>
  <w:style w:type="paragraph" w:styleId="Footer">
    <w:name w:val="footer"/>
    <w:basedOn w:val="Normal"/>
    <w:link w:val="FooterChar"/>
    <w:uiPriority w:val="99"/>
    <w:rsid w:val="004A4DC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A4DCB"/>
    <w:rPr>
      <w:rFonts w:cs="Times New Roman"/>
      <w:sz w:val="18"/>
      <w:szCs w:val="18"/>
    </w:rPr>
  </w:style>
  <w:style w:type="paragraph" w:styleId="ListParagraph">
    <w:name w:val="List Paragraph"/>
    <w:basedOn w:val="Normal"/>
    <w:uiPriority w:val="99"/>
    <w:qFormat/>
    <w:rsid w:val="004A4DCB"/>
    <w:pPr>
      <w:ind w:firstLineChars="200" w:firstLine="420"/>
    </w:pPr>
    <w:rPr>
      <w:rFonts w:ascii="Times New Roman" w:eastAsia="宋体" w:hAnsi="Times New Roman"/>
      <w:szCs w:val="24"/>
    </w:rPr>
  </w:style>
  <w:style w:type="paragraph" w:styleId="BalloonText">
    <w:name w:val="Balloon Text"/>
    <w:basedOn w:val="Normal"/>
    <w:link w:val="BalloonTextChar"/>
    <w:uiPriority w:val="99"/>
    <w:semiHidden/>
    <w:rsid w:val="00296B08"/>
    <w:rPr>
      <w:sz w:val="18"/>
      <w:szCs w:val="18"/>
    </w:rPr>
  </w:style>
  <w:style w:type="character" w:customStyle="1" w:styleId="BalloonTextChar">
    <w:name w:val="Balloon Text Char"/>
    <w:basedOn w:val="DefaultParagraphFont"/>
    <w:link w:val="BalloonText"/>
    <w:uiPriority w:val="99"/>
    <w:semiHidden/>
    <w:locked/>
    <w:rsid w:val="00296B08"/>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1</Pages>
  <Words>105</Words>
  <Characters>605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杨如冰</dc:creator>
  <cp:keywords/>
  <dc:description/>
  <cp:lastModifiedBy>Lenovo User</cp:lastModifiedBy>
  <cp:revision>31</cp:revision>
  <cp:lastPrinted>2015-12-18T00:55:00Z</cp:lastPrinted>
  <dcterms:created xsi:type="dcterms:W3CDTF">2015-12-16T03:06:00Z</dcterms:created>
  <dcterms:modified xsi:type="dcterms:W3CDTF">2015-12-18T01:42:00Z</dcterms:modified>
</cp:coreProperties>
</file>